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407" w:rsidRDefault="00206407" w:rsidP="0003419C">
      <w:pPr>
        <w:ind w:right="-810"/>
      </w:pPr>
      <w:bookmarkStart w:id="0" w:name="_GoBack"/>
      <w:bookmarkEnd w:id="0"/>
      <w:r>
        <w:t>Christy Huang</w:t>
      </w:r>
    </w:p>
    <w:p w:rsidR="00206407" w:rsidRDefault="00206407" w:rsidP="0003419C">
      <w:pPr>
        <w:ind w:right="-810"/>
      </w:pPr>
      <w:r>
        <w:t>Oct. 15 2012</w:t>
      </w:r>
    </w:p>
    <w:p w:rsidR="00206407" w:rsidRDefault="00206407" w:rsidP="0003419C">
      <w:pPr>
        <w:ind w:right="-810"/>
      </w:pPr>
      <w:r>
        <w:t>Spanish 2</w:t>
      </w:r>
    </w:p>
    <w:p w:rsidR="00206407" w:rsidRDefault="00206407" w:rsidP="0003419C">
      <w:pPr>
        <w:ind w:right="-810"/>
      </w:pPr>
      <w:r>
        <w:t>Mrs. Dorfman</w:t>
      </w:r>
    </w:p>
    <w:p w:rsidR="00206407" w:rsidRDefault="00206407" w:rsidP="0003419C">
      <w:pPr>
        <w:ind w:right="-810" w:firstLine="720"/>
      </w:pPr>
    </w:p>
    <w:p w:rsidR="00206407" w:rsidRPr="00E91EB3" w:rsidRDefault="00206407" w:rsidP="0003419C">
      <w:pPr>
        <w:ind w:right="-810" w:firstLine="720"/>
        <w:jc w:val="center"/>
        <w:rPr>
          <w:lang w:val="es-ES"/>
        </w:rPr>
      </w:pPr>
      <w:r w:rsidRPr="00E91EB3">
        <w:rPr>
          <w:lang w:val="es-ES"/>
        </w:rPr>
        <w:t>La comidas de Estados Unidos</w:t>
      </w:r>
    </w:p>
    <w:p w:rsidR="00206407" w:rsidRPr="00E91EB3" w:rsidRDefault="00206407" w:rsidP="0003419C">
      <w:pPr>
        <w:ind w:right="-810" w:firstLine="720"/>
        <w:rPr>
          <w:lang w:val="es-ES"/>
        </w:rPr>
      </w:pPr>
    </w:p>
    <w:p w:rsidR="00206407" w:rsidRDefault="00206407" w:rsidP="0003419C">
      <w:pPr>
        <w:ind w:right="-810" w:firstLine="720"/>
      </w:pPr>
      <w:r w:rsidRPr="00E91EB3">
        <w:rPr>
          <w:lang w:val="es-ES"/>
        </w:rPr>
        <w:t xml:space="preserve">Hay muchas comidas deliciosos en Estados Unidos. Muchas personas comen sándwiches para el almuerzo o el desayuno. América inventa sándwiches porque son fáciles de comer y son delicioso. También hay muchos la comida rápida. Perro de maíz caliente o Hamberger buen sabor. Muchas personas comen los que durante un juego de deportes. Me gusta comer postres. Helados y S'mores son mis favoritos. Los niños les gusta tener estos sweet durante la tarde. </w:t>
      </w:r>
      <w:r w:rsidRPr="0003419C">
        <w:t xml:space="preserve">La comida </w:t>
      </w:r>
      <w:smartTag w:uri="urn:schemas-microsoft-com:office:smarttags" w:element="place">
        <w:smartTag w:uri="urn:schemas-microsoft-com:office:smarttags" w:element="City">
          <w:r w:rsidRPr="0003419C">
            <w:t>americana</w:t>
          </w:r>
        </w:smartTag>
      </w:smartTag>
      <w:r w:rsidRPr="0003419C">
        <w:t xml:space="preserve"> es deliciosa, pero simple.</w:t>
      </w:r>
    </w:p>
    <w:p w:rsidR="00206407" w:rsidRDefault="00206407" w:rsidP="0003419C">
      <w:pPr>
        <w:ind w:right="-810"/>
      </w:pPr>
    </w:p>
    <w:p w:rsidR="00206407" w:rsidRPr="00E91EB3" w:rsidRDefault="00206407">
      <w:pPr>
        <w:rPr>
          <w:lang w:val="es-ES"/>
        </w:rPr>
      </w:pPr>
      <w:r w:rsidRPr="00C952BB"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Macintosh HD:Users:weihuang:Desktop:turducken.jpg" style="width:125.25pt;height:99.75pt;visibility:visible">
            <v:imagedata r:id="rId4" o:title=""/>
          </v:shape>
        </w:pict>
      </w:r>
      <w:r w:rsidRPr="00E91EB3">
        <w:rPr>
          <w:lang w:val="es-ES"/>
        </w:rPr>
        <w:t xml:space="preserve">       </w:t>
      </w:r>
      <w:r w:rsidRPr="00C952BB">
        <w:rPr>
          <w:noProof/>
          <w:lang w:val="es-ES" w:eastAsia="es-ES"/>
        </w:rPr>
        <w:pict>
          <v:shape id="Picture 2" o:spid="_x0000_i1026" type="#_x0000_t75" alt="Macintosh HD:Users:weihuang:Desktop:corn-dog.jpg" style="width:144.75pt;height:96.75pt;visibility:visible">
            <v:imagedata r:id="rId5" o:title=""/>
          </v:shape>
        </w:pict>
      </w:r>
      <w:r w:rsidRPr="00E91EB3">
        <w:rPr>
          <w:lang w:val="es-ES"/>
        </w:rPr>
        <w:t xml:space="preserve">       </w:t>
      </w:r>
      <w:r w:rsidRPr="00C952BB">
        <w:rPr>
          <w:noProof/>
          <w:lang w:val="es-ES" w:eastAsia="es-ES"/>
        </w:rPr>
        <w:pict>
          <v:shape id="Picture 3" o:spid="_x0000_i1027" type="#_x0000_t75" alt="Macintosh HD:Users:weihuang:Desktop:smore.jpg" style="width:135pt;height:101.25pt;visibility:visible">
            <v:imagedata r:id="rId6" o:title=""/>
          </v:shape>
        </w:pict>
      </w:r>
      <w:r w:rsidRPr="00E91EB3">
        <w:rPr>
          <w:lang w:val="es-ES"/>
        </w:rPr>
        <w:t xml:space="preserve">   </w:t>
      </w:r>
    </w:p>
    <w:p w:rsidR="00206407" w:rsidRPr="00E91EB3" w:rsidRDefault="00206407">
      <w:pPr>
        <w:rPr>
          <w:lang w:val="es-ES"/>
        </w:rPr>
      </w:pPr>
    </w:p>
    <w:p w:rsidR="00206407" w:rsidRPr="00E91EB3" w:rsidRDefault="00206407">
      <w:pPr>
        <w:rPr>
          <w:lang w:val="es-ES"/>
        </w:rPr>
      </w:pPr>
    </w:p>
    <w:p w:rsidR="00206407" w:rsidRDefault="00206407" w:rsidP="00E91EB3">
      <w:pPr>
        <w:ind w:right="-810" w:firstLine="720"/>
      </w:pPr>
      <w:r w:rsidRPr="00C952BB">
        <w:rPr>
          <w:noProof/>
          <w:lang w:val="es-ES" w:eastAsia="es-ES"/>
        </w:rPr>
        <w:pict>
          <v:shape id="Picture 4" o:spid="_x0000_i1028" type="#_x0000_t75" alt="Macintosh HD:Users:weihuang:Desktop:reuben.jpg" style="width:129.75pt;height:97.5pt;visibility:visible">
            <v:imagedata r:id="rId7" o:title=""/>
          </v:shape>
        </w:pict>
      </w:r>
      <w:r w:rsidRPr="00E91EB3">
        <w:rPr>
          <w:lang w:val="es-ES"/>
        </w:rPr>
        <w:t xml:space="preserve">            </w:t>
      </w:r>
      <w:r>
        <w:rPr>
          <w:lang w:val="es-ES"/>
        </w:rPr>
        <w:t xml:space="preserve">Hay muchas comidas </w:t>
      </w:r>
      <w:r w:rsidRPr="00E91EB3">
        <w:rPr>
          <w:color w:val="FF0000"/>
          <w:lang w:val="es-ES"/>
        </w:rPr>
        <w:t>deliciosas</w:t>
      </w:r>
      <w:r w:rsidRPr="00E91EB3">
        <w:rPr>
          <w:lang w:val="es-ES"/>
        </w:rPr>
        <w:t xml:space="preserve"> en Estados Unidos. Muchas personas comen sándwiches para el almuerzo o el desayuno</w:t>
      </w:r>
      <w:r w:rsidRPr="00E91EB3">
        <w:rPr>
          <w:color w:val="FF0000"/>
          <w:lang w:val="es-ES"/>
        </w:rPr>
        <w:t>.  En América se comen</w:t>
      </w:r>
      <w:r w:rsidRPr="00E91EB3">
        <w:rPr>
          <w:lang w:val="es-ES"/>
        </w:rPr>
        <w:t xml:space="preserve"> sándwiches porque son </w:t>
      </w:r>
      <w:r>
        <w:rPr>
          <w:lang w:val="es-ES"/>
        </w:rPr>
        <w:t xml:space="preserve">fáciles de comer y son </w:t>
      </w:r>
      <w:r w:rsidRPr="00E91EB3">
        <w:rPr>
          <w:color w:val="FF0000"/>
          <w:lang w:val="es-ES"/>
        </w:rPr>
        <w:t>deliciosos</w:t>
      </w:r>
      <w:r w:rsidRPr="00E91EB3">
        <w:rPr>
          <w:lang w:val="es-ES"/>
        </w:rPr>
        <w:t xml:space="preserve">. También hay </w:t>
      </w:r>
      <w:r w:rsidRPr="00E91EB3">
        <w:rPr>
          <w:color w:val="FF0000"/>
          <w:lang w:val="es-ES"/>
        </w:rPr>
        <w:t>muchas comidas rápidas</w:t>
      </w:r>
      <w:r>
        <w:rPr>
          <w:lang w:val="es-ES"/>
        </w:rPr>
        <w:t xml:space="preserve"> </w:t>
      </w:r>
      <w:r w:rsidRPr="00E91EB3">
        <w:rPr>
          <w:color w:val="FF0000"/>
          <w:lang w:val="es-ES"/>
        </w:rPr>
        <w:t>como</w:t>
      </w:r>
      <w:r>
        <w:rPr>
          <w:lang w:val="es-ES"/>
        </w:rPr>
        <w:t xml:space="preserve"> p</w:t>
      </w:r>
      <w:r w:rsidRPr="00E91EB3">
        <w:rPr>
          <w:lang w:val="es-ES"/>
        </w:rPr>
        <w:t xml:space="preserve">erro de maíz caliente o </w:t>
      </w:r>
      <w:r w:rsidRPr="00E91EB3">
        <w:rPr>
          <w:color w:val="FF0000"/>
          <w:lang w:val="es-ES"/>
        </w:rPr>
        <w:t>hamburguesa</w:t>
      </w:r>
      <w:r>
        <w:rPr>
          <w:color w:val="FF0000"/>
          <w:lang w:val="es-ES"/>
        </w:rPr>
        <w:t xml:space="preserve"> de</w:t>
      </w:r>
      <w:r w:rsidRPr="00E91EB3">
        <w:rPr>
          <w:lang w:val="es-ES"/>
        </w:rPr>
        <w:t xml:space="preserve"> buen sabor. Muchas personas comen </w:t>
      </w:r>
      <w:r>
        <w:rPr>
          <w:color w:val="FF0000"/>
          <w:lang w:val="es-ES"/>
        </w:rPr>
        <w:t xml:space="preserve">algo </w:t>
      </w:r>
      <w:r>
        <w:rPr>
          <w:lang w:val="es-ES"/>
        </w:rPr>
        <w:t xml:space="preserve">durante un juego  </w:t>
      </w:r>
      <w:r w:rsidRPr="00E91EB3">
        <w:rPr>
          <w:color w:val="FF0000"/>
          <w:lang w:val="es-ES"/>
        </w:rPr>
        <w:t>deportivo</w:t>
      </w:r>
      <w:r>
        <w:rPr>
          <w:lang w:val="es-ES"/>
        </w:rPr>
        <w:t>.</w:t>
      </w:r>
      <w:r w:rsidRPr="00E91EB3">
        <w:rPr>
          <w:lang w:val="es-ES"/>
        </w:rPr>
        <w:t xml:space="preserve"> Me gusta comer postres</w:t>
      </w:r>
      <w:r>
        <w:rPr>
          <w:lang w:val="es-ES"/>
        </w:rPr>
        <w:t xml:space="preserve">, </w:t>
      </w:r>
      <w:r>
        <w:rPr>
          <w:color w:val="FF0000"/>
          <w:lang w:val="es-ES"/>
        </w:rPr>
        <w:t>helados y</w:t>
      </w:r>
      <w:r w:rsidRPr="00E91EB3">
        <w:rPr>
          <w:lang w:val="es-ES"/>
        </w:rPr>
        <w:t xml:space="preserve"> S'mores son mis favoritos. </w:t>
      </w:r>
      <w:r w:rsidRPr="00E91EB3">
        <w:rPr>
          <w:color w:val="FF0000"/>
          <w:lang w:val="es-ES"/>
        </w:rPr>
        <w:t>A</w:t>
      </w:r>
      <w:r>
        <w:rPr>
          <w:lang w:val="es-ES"/>
        </w:rPr>
        <w:t xml:space="preserve"> l</w:t>
      </w:r>
      <w:r w:rsidRPr="00E91EB3">
        <w:rPr>
          <w:lang w:val="es-ES"/>
        </w:rPr>
        <w:t xml:space="preserve">os niños les gusta </w:t>
      </w:r>
      <w:r w:rsidRPr="00E91EB3">
        <w:rPr>
          <w:color w:val="FF0000"/>
          <w:lang w:val="es-ES"/>
        </w:rPr>
        <w:t>comer</w:t>
      </w:r>
      <w:r>
        <w:rPr>
          <w:lang w:val="es-ES"/>
        </w:rPr>
        <w:t xml:space="preserve"> </w:t>
      </w:r>
      <w:r w:rsidRPr="00E91EB3">
        <w:rPr>
          <w:lang w:val="es-ES"/>
        </w:rPr>
        <w:t xml:space="preserve">estos </w:t>
      </w:r>
      <w:r w:rsidRPr="00E91EB3">
        <w:rPr>
          <w:color w:val="FF0000"/>
          <w:lang w:val="es-ES"/>
        </w:rPr>
        <w:t>dulces</w:t>
      </w:r>
      <w:r>
        <w:rPr>
          <w:lang w:val="es-ES"/>
        </w:rPr>
        <w:t xml:space="preserve"> </w:t>
      </w:r>
      <w:r w:rsidRPr="00E91EB3">
        <w:rPr>
          <w:lang w:val="es-ES"/>
        </w:rPr>
        <w:t>durante la tarde. La comida americana es de</w:t>
      </w:r>
      <w:r w:rsidRPr="0003419C">
        <w:t>liciosa, pero simple.</w:t>
      </w:r>
    </w:p>
    <w:p w:rsidR="00206407" w:rsidRDefault="00206407"/>
    <w:sectPr w:rsidR="00206407" w:rsidSect="000069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hyphenationZone w:val="425"/>
  <w:characterSpacingControl w:val="doNotCompress"/>
  <w:savePreviewPicture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69F8"/>
    <w:rsid w:val="000069F8"/>
    <w:rsid w:val="00016072"/>
    <w:rsid w:val="0003419C"/>
    <w:rsid w:val="00206407"/>
    <w:rsid w:val="0085087E"/>
    <w:rsid w:val="008A29F7"/>
    <w:rsid w:val="00C952BB"/>
    <w:rsid w:val="00E76E26"/>
    <w:rsid w:val="00E91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E2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3419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419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172</Words>
  <Characters>948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Christy Huang</dc:title>
  <dc:subject/>
  <dc:creator>Wei Huang</dc:creator>
  <cp:keywords/>
  <dc:description/>
  <cp:lastModifiedBy>curso2c</cp:lastModifiedBy>
  <cp:revision>2</cp:revision>
  <dcterms:created xsi:type="dcterms:W3CDTF">2012-11-09T14:27:00Z</dcterms:created>
  <dcterms:modified xsi:type="dcterms:W3CDTF">2012-11-09T14:27:00Z</dcterms:modified>
</cp:coreProperties>
</file>